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3AD9D" w14:textId="77777777" w:rsidR="00734FFF" w:rsidRDefault="00734FFF" w:rsidP="00734FFF">
      <w:pPr>
        <w:pStyle w:val="NoSpacing"/>
        <w:jc w:val="both"/>
      </w:pPr>
      <w:r>
        <w:rPr>
          <w:u w:val="single"/>
        </w:rPr>
        <w:t>William MASON</w:t>
      </w:r>
      <w:r>
        <w:t xml:space="preserve">      (d.1483)</w:t>
      </w:r>
    </w:p>
    <w:p w14:paraId="47485AB1" w14:textId="77777777" w:rsidR="00734FFF" w:rsidRDefault="00734FFF" w:rsidP="00734FFF">
      <w:pPr>
        <w:pStyle w:val="NoSpacing"/>
        <w:jc w:val="both"/>
      </w:pPr>
      <w:r>
        <w:t xml:space="preserve">of the vicarage of the </w:t>
      </w:r>
      <w:proofErr w:type="spellStart"/>
      <w:r>
        <w:t>prebend</w:t>
      </w:r>
      <w:proofErr w:type="spellEnd"/>
      <w:r>
        <w:t xml:space="preserve"> at the altar of </w:t>
      </w:r>
      <w:proofErr w:type="spellStart"/>
      <w:r>
        <w:t>St.Leonard</w:t>
      </w:r>
      <w:proofErr w:type="spellEnd"/>
      <w:r>
        <w:t xml:space="preserve"> in </w:t>
      </w:r>
      <w:proofErr w:type="spellStart"/>
      <w:r>
        <w:t>St.John’s</w:t>
      </w:r>
      <w:proofErr w:type="spellEnd"/>
      <w:r>
        <w:t xml:space="preserve"> College, Beverley.</w:t>
      </w:r>
    </w:p>
    <w:p w14:paraId="3DCC1F67" w14:textId="77777777" w:rsidR="00734FFF" w:rsidRDefault="00734FFF" w:rsidP="00734FFF">
      <w:pPr>
        <w:pStyle w:val="NoSpacing"/>
        <w:jc w:val="both"/>
      </w:pPr>
      <w:r>
        <w:tab/>
      </w:r>
      <w:r>
        <w:tab/>
      </w:r>
    </w:p>
    <w:p w14:paraId="5ADD89DC" w14:textId="77777777" w:rsidR="00734FFF" w:rsidRPr="007476F7" w:rsidRDefault="00734FFF" w:rsidP="00734FFF">
      <w:pPr>
        <w:pStyle w:val="NoSpacing"/>
        <w:jc w:val="both"/>
      </w:pPr>
    </w:p>
    <w:p w14:paraId="7FFE95C9" w14:textId="77777777" w:rsidR="00734FFF" w:rsidRDefault="00734FFF" w:rsidP="00734FFF">
      <w:pPr>
        <w:pStyle w:val="NoSpacing"/>
      </w:pPr>
      <w:r>
        <w:t>21 Jun.1483</w:t>
      </w:r>
      <w:r>
        <w:tab/>
        <w:t>He was dead by this time.</w:t>
      </w:r>
    </w:p>
    <w:p w14:paraId="64C52A31" w14:textId="77777777" w:rsidR="00734FFF" w:rsidRDefault="00734FFF" w:rsidP="00734FFF">
      <w:pPr>
        <w:pStyle w:val="NoSpacing"/>
        <w:ind w:left="720" w:firstLine="720"/>
      </w:pPr>
      <w:r>
        <w:t>(“The Register of Thomas Rotherham, Archbishop of York 1480-1500</w:t>
      </w:r>
    </w:p>
    <w:p w14:paraId="7AF08279" w14:textId="77777777" w:rsidR="00734FFF" w:rsidRDefault="00734FFF" w:rsidP="00734FFF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p.33)</w:t>
      </w:r>
    </w:p>
    <w:p w14:paraId="77CA52A4" w14:textId="77777777" w:rsidR="00734FFF" w:rsidRDefault="00734FFF" w:rsidP="00734FFF">
      <w:pPr>
        <w:pStyle w:val="NoSpacing"/>
        <w:jc w:val="both"/>
      </w:pPr>
    </w:p>
    <w:p w14:paraId="27D152FE" w14:textId="77777777" w:rsidR="00734FFF" w:rsidRDefault="00734FFF" w:rsidP="00734FFF">
      <w:pPr>
        <w:pStyle w:val="NoSpacing"/>
        <w:jc w:val="both"/>
      </w:pPr>
    </w:p>
    <w:p w14:paraId="2469A607" w14:textId="77777777" w:rsidR="00734FFF" w:rsidRDefault="00734FFF" w:rsidP="00734FFF">
      <w:pPr>
        <w:pStyle w:val="NoSpacing"/>
        <w:jc w:val="both"/>
      </w:pPr>
      <w:r>
        <w:t>7 July 2019</w:t>
      </w:r>
    </w:p>
    <w:p w14:paraId="4095929B" w14:textId="77777777" w:rsidR="006B2F86" w:rsidRPr="00E71FC3" w:rsidRDefault="00734F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7BB18" w14:textId="77777777" w:rsidR="00734FFF" w:rsidRDefault="00734FFF" w:rsidP="00E71FC3">
      <w:pPr>
        <w:spacing w:after="0" w:line="240" w:lineRule="auto"/>
      </w:pPr>
      <w:r>
        <w:separator/>
      </w:r>
    </w:p>
  </w:endnote>
  <w:endnote w:type="continuationSeparator" w:id="0">
    <w:p w14:paraId="69B53D3A" w14:textId="77777777" w:rsidR="00734FFF" w:rsidRDefault="00734F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2A0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61036" w14:textId="77777777" w:rsidR="00734FFF" w:rsidRDefault="00734FFF" w:rsidP="00E71FC3">
      <w:pPr>
        <w:spacing w:after="0" w:line="240" w:lineRule="auto"/>
      </w:pPr>
      <w:r>
        <w:separator/>
      </w:r>
    </w:p>
  </w:footnote>
  <w:footnote w:type="continuationSeparator" w:id="0">
    <w:p w14:paraId="6235570B" w14:textId="77777777" w:rsidR="00734FFF" w:rsidRDefault="00734F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FFF"/>
    <w:rsid w:val="001A7C09"/>
    <w:rsid w:val="00577BD5"/>
    <w:rsid w:val="00656CBA"/>
    <w:rsid w:val="006A1F77"/>
    <w:rsid w:val="00733BE7"/>
    <w:rsid w:val="00734F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F2027"/>
  <w15:chartTrackingRefBased/>
  <w15:docId w15:val="{4FD0E456-F576-4B93-A2A9-FFA29B17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2019-07-19T20:44:00Z</dcterms:created>
  <dcterms:modified xsi:type="dcterms:W3CDTF">2019-07-19T20:45:00Z</dcterms:modified>
</cp:coreProperties>
</file>